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822E4" w:rsidP="007572FC">
      <w:pPr>
        <w:pStyle w:val="Docketnumber"/>
      </w:pPr>
      <w:r>
        <w:t>DOCKET NO. 47363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8677BF" w:rsidP="008677BF">
            <w:pPr>
              <w:pStyle w:val="Docketstyle"/>
            </w:pPr>
            <w:r w:rsidRPr="00B909C7">
              <w:rPr>
                <w:caps/>
              </w:rPr>
              <w:t xml:space="preserve">AGREED NOTICE Of VIOLATION </w:t>
            </w:r>
            <w:smartTag w:uri="urn:schemas-microsoft-com:office:smarttags" w:element="stockticker">
              <w:r w:rsidRPr="00B909C7">
                <w:rPr>
                  <w:caps/>
                </w:rPr>
                <w:t>AND</w:t>
              </w:r>
            </w:smartTag>
            <w:r w:rsidRPr="00B909C7">
              <w:rPr>
                <w:caps/>
              </w:rPr>
              <w:t xml:space="preserve"> SETTLEMENT AGREEMENT RELATING TO</w:t>
            </w:r>
            <w:r>
              <w:rPr>
                <w:caps/>
              </w:rPr>
              <w:t xml:space="preserve"> CIELO WIND SERVICES INC.</w:t>
            </w:r>
            <w:r w:rsidRPr="00B909C7">
              <w:rPr>
                <w:caps/>
              </w:rPr>
              <w:t>’s violation of PURA</w:t>
            </w:r>
            <w:r w:rsidRPr="00B909C7">
              <w:t xml:space="preserve"> </w:t>
            </w:r>
            <w:r w:rsidRPr="00B909C7">
              <w:rPr>
                <w:caps/>
              </w:rPr>
              <w:t xml:space="preserve">§ </w:t>
            </w:r>
            <w:r>
              <w:rPr>
                <w:caps/>
              </w:rPr>
              <w:t>39.151(</w:t>
            </w:r>
            <w:r w:rsidRPr="001F39F3">
              <w:t>d</w:t>
            </w:r>
            <w:r>
              <w:rPr>
                <w:caps/>
              </w:rPr>
              <w:t>);</w:t>
            </w:r>
            <w:r w:rsidRPr="00B909C7">
              <w:rPr>
                <w:caps/>
              </w:rPr>
              <w:t xml:space="preserve"> </w:t>
            </w:r>
            <w:r>
              <w:rPr>
                <w:caps/>
              </w:rPr>
              <w:t xml:space="preserve">16 TAC </w:t>
            </w:r>
            <w:r w:rsidRPr="00292732">
              <w:t>§</w:t>
            </w:r>
            <w:r>
              <w:rPr>
                <w:caps/>
              </w:rPr>
              <w:t> </w:t>
            </w:r>
            <w:r w:rsidRPr="00B909C7">
              <w:rPr>
                <w:caps/>
              </w:rPr>
              <w:t>25.</w:t>
            </w:r>
            <w:r>
              <w:rPr>
                <w:caps/>
              </w:rPr>
              <w:t>503(</w:t>
            </w:r>
            <w:r w:rsidRPr="001F39F3">
              <w:t>f</w:t>
            </w:r>
            <w:r>
              <w:rPr>
                <w:caps/>
              </w:rPr>
              <w:t>)(2); and</w:t>
            </w:r>
            <w:r w:rsidRPr="00B909C7">
              <w:rPr>
                <w:caps/>
              </w:rPr>
              <w:t xml:space="preserve"> </w:t>
            </w:r>
            <w:r>
              <w:rPr>
                <w:caps/>
              </w:rPr>
              <w:t xml:space="preserve">ercot protocols </w:t>
            </w:r>
            <w:r w:rsidRPr="00292732">
              <w:t>§</w:t>
            </w:r>
            <w:r>
              <w:t xml:space="preserve"> 16.12.3, RELATING TO MARKET PARTICIPANT AUDITS OF USER SECURITY ADMINISTRATORS AND DIGITAL CERTIFICATES</w:t>
            </w:r>
          </w:p>
        </w:tc>
        <w:tc>
          <w:tcPr>
            <w:tcW w:w="360" w:type="dxa"/>
          </w:tcPr>
          <w:p w:rsidR="007572FC" w:rsidRDefault="001E360C" w:rsidP="001E360C">
            <w:pPr>
              <w:pStyle w:val="Docketstyle"/>
            </w:pPr>
            <w:r>
              <w:t>§</w:t>
            </w:r>
          </w:p>
          <w:p w:rsidR="001E360C" w:rsidRDefault="001E360C" w:rsidP="001E360C">
            <w:pPr>
              <w:pStyle w:val="Docketstyle"/>
            </w:pPr>
            <w:r>
              <w:t>§</w:t>
            </w:r>
          </w:p>
          <w:p w:rsidR="008677BF" w:rsidRDefault="001E360C" w:rsidP="008677BF">
            <w:pPr>
              <w:pStyle w:val="Docketstyle"/>
            </w:pPr>
            <w:r>
              <w:t>§</w:t>
            </w:r>
            <w:r w:rsidR="008677BF">
              <w:t>§</w:t>
            </w:r>
          </w:p>
          <w:p w:rsidR="008677BF" w:rsidRDefault="008677BF" w:rsidP="008677BF">
            <w:pPr>
              <w:pStyle w:val="Docketstyle"/>
            </w:pPr>
            <w:r>
              <w:t>§</w:t>
            </w:r>
          </w:p>
          <w:p w:rsidR="008677BF" w:rsidRDefault="008677BF" w:rsidP="008677BF">
            <w:pPr>
              <w:pStyle w:val="Docketstyle"/>
            </w:pPr>
            <w:r>
              <w:t>§§</w:t>
            </w:r>
          </w:p>
          <w:p w:rsidR="008677BF" w:rsidRDefault="008677BF" w:rsidP="008677BF">
            <w:pPr>
              <w:pStyle w:val="Docketstyle"/>
            </w:pPr>
            <w:r>
              <w:t>§</w:t>
            </w:r>
          </w:p>
          <w:p w:rsidR="001E360C" w:rsidRDefault="008677BF" w:rsidP="008677BF">
            <w:pPr>
              <w:pStyle w:val="Docketstyle"/>
            </w:pPr>
            <w:r>
              <w:t>§</w:t>
            </w:r>
          </w:p>
          <w:p w:rsidR="008677BF" w:rsidRDefault="008677BF" w:rsidP="008677BF">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677BF" w:rsidP="00C54659">
      <w:pPr>
        <w:pStyle w:val="Titleoforder"/>
      </w:pPr>
      <w:r>
        <w:t>PROPOSED ORDER</w:t>
      </w:r>
    </w:p>
    <w:p w:rsidR="008677BF" w:rsidRPr="008677BF" w:rsidRDefault="008677BF" w:rsidP="008677BF">
      <w:pPr>
        <w:pStyle w:val="BodyText"/>
      </w:pPr>
      <w:r w:rsidRPr="008677BF">
        <w:t>This Order approves the settlement agreement and report to Commission between Commission Staff and Cielo Wind Services Inc. regarding Commission Staff’s investigation of Cielo for its violation of the Public Utility Regulatory Act</w:t>
      </w:r>
      <w:r w:rsidR="005660A4">
        <w:rPr>
          <w:rStyle w:val="FootnoteReference"/>
        </w:rPr>
        <w:footnoteReference w:id="1"/>
      </w:r>
      <w:r w:rsidRPr="008677BF">
        <w:t xml:space="preserve"> § 39.151(d), 16 Texas Administrative Code § 25.503(f)(2) (TAC), and Electric Reliability Council of Texas (ERCOT) Protocols § 16.12.3, concerning market participant audits of user security administrators and digital certificates.  The agreement resolves all issues in this docket.  Commission Staff recommended an administrative penalty of $5,000.  Cielo agreed to pay the recommended administrative penalty.  The agreement is approved.</w:t>
      </w:r>
    </w:p>
    <w:p w:rsidR="008677BF" w:rsidRPr="008677BF" w:rsidRDefault="008677BF" w:rsidP="008677BF">
      <w:pPr>
        <w:pStyle w:val="BodyText"/>
      </w:pPr>
      <w:r w:rsidRPr="008677BF">
        <w:t>The Commission adopts the following findings of fact and conclusions of law:</w:t>
      </w:r>
    </w:p>
    <w:p w:rsidR="008677BF" w:rsidRPr="00B74736" w:rsidRDefault="008677BF" w:rsidP="008677BF">
      <w:pPr>
        <w:pStyle w:val="Heading1"/>
        <w:rPr>
          <w:caps/>
        </w:rPr>
      </w:pPr>
      <w:r w:rsidRPr="00B74736">
        <w:t>Findings of Fact</w:t>
      </w:r>
    </w:p>
    <w:p w:rsidR="008677BF" w:rsidRDefault="008677BF" w:rsidP="008677BF">
      <w:pPr>
        <w:pStyle w:val="FOFNumbered"/>
      </w:pPr>
      <w:r>
        <w:t xml:space="preserve">Cielo is registered with ERCOT as an independent market information system registered entity as defined in ERCOT Protocols </w:t>
      </w:r>
      <w:r w:rsidRPr="00B909C7">
        <w:t>§</w:t>
      </w:r>
      <w:r>
        <w:t xml:space="preserve"> 2.1.</w:t>
      </w:r>
    </w:p>
    <w:p w:rsidR="008677BF" w:rsidRDefault="008677BF" w:rsidP="008677BF">
      <w:pPr>
        <w:pStyle w:val="FOFNumbered"/>
      </w:pPr>
      <w:r w:rsidRPr="00DA7109">
        <w:t xml:space="preserve">Cielo failed to timely submit its calendar year 2015 digital certificate audit attestation (DCAA) by October 1, 2015.  </w:t>
      </w:r>
      <w:r>
        <w:t>Cielo</w:t>
      </w:r>
      <w:r w:rsidRPr="00DA7109">
        <w:t xml:space="preserve"> submitted its cal</w:t>
      </w:r>
      <w:r>
        <w:t>endar year 2015 DCAA on January </w:t>
      </w:r>
      <w:r w:rsidRPr="00DA7109">
        <w:t>29, 2016.</w:t>
      </w:r>
    </w:p>
    <w:p w:rsidR="008677BF" w:rsidRPr="00DA7109" w:rsidRDefault="008677BF" w:rsidP="008677BF">
      <w:pPr>
        <w:pStyle w:val="FOFNumbered"/>
      </w:pPr>
      <w:r w:rsidRPr="00DA7109">
        <w:t xml:space="preserve">Previously, on December 5, 2014, Commission Staff issued a warning letter to </w:t>
      </w:r>
      <w:r>
        <w:t>Cielo</w:t>
      </w:r>
      <w:r w:rsidRPr="00DA7109">
        <w:t xml:space="preserve"> regarding a failure to submit DCAAs for calendar year 2013.</w:t>
      </w:r>
    </w:p>
    <w:p w:rsidR="008677BF" w:rsidRPr="00B909C7" w:rsidRDefault="008677BF" w:rsidP="008677BF">
      <w:pPr>
        <w:pStyle w:val="FOFNumbered"/>
      </w:pPr>
      <w:r w:rsidRPr="00B909C7">
        <w:lastRenderedPageBreak/>
        <w:t xml:space="preserve">On or </w:t>
      </w:r>
      <w:r w:rsidRPr="00951D00">
        <w:t>about</w:t>
      </w:r>
      <w:r w:rsidRPr="00B74736">
        <w:t xml:space="preserve"> March 15, 2017</w:t>
      </w:r>
      <w:r w:rsidRPr="00951D00">
        <w:t xml:space="preserve">, </w:t>
      </w:r>
      <w:r>
        <w:t>Cielo</w:t>
      </w:r>
      <w:r w:rsidRPr="00B909C7">
        <w:t xml:space="preserve"> was provided proper notice of Commission Staff’s investigation in this matter, the results of the investigation, information about its right to a hearing, and an opportunity to explain its activities.</w:t>
      </w:r>
    </w:p>
    <w:p w:rsidR="008677BF" w:rsidRPr="00B909C7" w:rsidRDefault="008677BF" w:rsidP="008677BF">
      <w:pPr>
        <w:pStyle w:val="FOFNumbered"/>
      </w:pPr>
      <w:r>
        <w:t>Cielo</w:t>
      </w:r>
      <w:r w:rsidRPr="00B909C7">
        <w:t xml:space="preserve"> fully cooperated with Commission Staff’s investigation.</w:t>
      </w:r>
    </w:p>
    <w:p w:rsidR="008677BF" w:rsidRPr="00B909C7" w:rsidRDefault="008677BF" w:rsidP="008677BF">
      <w:pPr>
        <w:pStyle w:val="FOFNumbered"/>
      </w:pPr>
      <w:r>
        <w:t>Cielo</w:t>
      </w:r>
      <w:r w:rsidRPr="00B909C7">
        <w:t xml:space="preserve"> acknowledges the violation detailed in this Orde</w:t>
      </w:r>
      <w:r>
        <w:t>r</w:t>
      </w:r>
      <w:r w:rsidRPr="00B909C7">
        <w:t>.</w:t>
      </w:r>
    </w:p>
    <w:p w:rsidR="008677BF" w:rsidRPr="00B909C7" w:rsidRDefault="008677BF" w:rsidP="008677BF">
      <w:pPr>
        <w:pStyle w:val="FOFNumbered"/>
      </w:pPr>
      <w:r>
        <w:t>Cielo</w:t>
      </w:r>
      <w:r w:rsidRPr="00B909C7">
        <w:t xml:space="preserve"> participated in one or more settlement discussions with Commission Staff to resolve this matter.  </w:t>
      </w:r>
    </w:p>
    <w:p w:rsidR="008677BF" w:rsidRPr="00B909C7" w:rsidRDefault="008677BF" w:rsidP="008677BF">
      <w:pPr>
        <w:pStyle w:val="FOFNumbered"/>
      </w:pPr>
      <w:r w:rsidRPr="00B909C7">
        <w:t xml:space="preserve">On </w:t>
      </w:r>
      <w:r>
        <w:t>June 28, 2017</w:t>
      </w:r>
      <w:r w:rsidRPr="00B909C7">
        <w:t xml:space="preserve">, the </w:t>
      </w:r>
      <w:r>
        <w:t>p</w:t>
      </w:r>
      <w:r w:rsidRPr="00B909C7">
        <w:t xml:space="preserve">arties entered into the </w:t>
      </w:r>
      <w:r>
        <w:t>a</w:t>
      </w:r>
      <w:r w:rsidRPr="00B909C7">
        <w:t xml:space="preserve">greement resolving the violations. </w:t>
      </w:r>
      <w:r>
        <w:t xml:space="preserve"> </w:t>
      </w:r>
      <w:r w:rsidRPr="00B909C7">
        <w:t xml:space="preserve">Commission Staff recommended, and </w:t>
      </w:r>
      <w:r>
        <w:t>Cielo</w:t>
      </w:r>
      <w:r w:rsidRPr="00B909C7">
        <w:t xml:space="preserve"> agreed to pay, an administrative penalty of</w:t>
      </w:r>
      <w:r>
        <w:t xml:space="preserve"> $5,000.</w:t>
      </w:r>
    </w:p>
    <w:p w:rsidR="008677BF" w:rsidRPr="00B909C7" w:rsidRDefault="008677BF" w:rsidP="008677BF">
      <w:pPr>
        <w:pStyle w:val="FOFNumbered"/>
      </w:pPr>
      <w:r w:rsidRPr="00B909C7">
        <w:t xml:space="preserve">The </w:t>
      </w:r>
      <w:r>
        <w:t>a</w:t>
      </w:r>
      <w:r w:rsidRPr="00B909C7">
        <w:t>greement provides for a reasonable resolution of this dispute.</w:t>
      </w:r>
    </w:p>
    <w:p w:rsidR="008677BF" w:rsidRPr="008677BF" w:rsidRDefault="008677BF" w:rsidP="008677BF">
      <w:pPr>
        <w:pStyle w:val="Heading1"/>
      </w:pPr>
      <w:r w:rsidRPr="008677BF">
        <w:t>Conclusions of Law</w:t>
      </w:r>
    </w:p>
    <w:p w:rsidR="008677BF" w:rsidRPr="008677BF" w:rsidRDefault="008677BF" w:rsidP="008677BF">
      <w:pPr>
        <w:pStyle w:val="COLNumbered"/>
      </w:pPr>
      <w:r w:rsidRPr="008677BF">
        <w:t xml:space="preserve">The Commission has jurisdiction over this matter under PURA §§ 14.001, 14.002, 14.003, 14.051, 15.023, 15.024, and 39.151. </w:t>
      </w:r>
    </w:p>
    <w:p w:rsidR="008677BF" w:rsidRPr="008677BF" w:rsidRDefault="008677BF" w:rsidP="008677BF">
      <w:pPr>
        <w:pStyle w:val="COLNumbered"/>
      </w:pPr>
      <w:r w:rsidRPr="008677BF">
        <w:t>Cielo was provided proper notice of Commission Staff’s investigation in this matter, the results of the investigation, information about its right to a hearing, and an opportunity to explain its activities.</w:t>
      </w:r>
    </w:p>
    <w:p w:rsidR="008677BF" w:rsidRPr="008677BF" w:rsidRDefault="008677BF" w:rsidP="008677BF">
      <w:pPr>
        <w:pStyle w:val="COLNumbered"/>
      </w:pPr>
      <w:r w:rsidRPr="008677BF">
        <w:t>PURA § 39.151(d) authorizes the Commission to make and enforce rules related to the wholesale electricity market.</w:t>
      </w:r>
    </w:p>
    <w:p w:rsidR="008677BF" w:rsidRPr="008677BF" w:rsidRDefault="008677BF" w:rsidP="008677BF">
      <w:pPr>
        <w:pStyle w:val="COLNumbered"/>
      </w:pPr>
      <w:r w:rsidRPr="008677BF">
        <w:t xml:space="preserve">Under 16 TAC § 25.503(f)(2) a market participant </w:t>
      </w:r>
      <w:r w:rsidR="001931F2">
        <w:t xml:space="preserve">is required to </w:t>
      </w:r>
      <w:r w:rsidRPr="008677BF">
        <w:t>comply with ERCOT procedures and any official interpretation of the Protocols issued by ERCOT or the Commission.”</w:t>
      </w:r>
    </w:p>
    <w:p w:rsidR="008677BF" w:rsidRPr="008677BF" w:rsidRDefault="008677BF" w:rsidP="008677BF">
      <w:pPr>
        <w:pStyle w:val="COLNumbered"/>
      </w:pPr>
      <w:r w:rsidRPr="008677BF">
        <w:t xml:space="preserve">Cielo is a market participant as defined in 16 TAC § 25.503(c)(6).  </w:t>
      </w:r>
    </w:p>
    <w:p w:rsidR="008677BF" w:rsidRPr="008677BF" w:rsidRDefault="008677BF" w:rsidP="008677BF">
      <w:pPr>
        <w:pStyle w:val="COLNumbered"/>
      </w:pPr>
      <w:r w:rsidRPr="008677BF">
        <w:t>ERCOT Protocols § 16.12.3(1) states that “[d]uring September of each year, each Market Participant shall generate a list of its registered [User Security Administrator] and Certificate Holders.  The Market Participant, through its U</w:t>
      </w:r>
      <w:r w:rsidR="001931F2">
        <w:t xml:space="preserve">ser Security Administrator </w:t>
      </w:r>
      <w:r w:rsidRPr="008677BF">
        <w:t>or another authorized third party, shall perform an audit by reviewing the list and noting any inconsistencies or instances of non-compliance (including, for example, any Certificate Holder that may have changed job functions and no longer requires the Digital Certificate).”</w:t>
      </w:r>
    </w:p>
    <w:p w:rsidR="008677BF" w:rsidRPr="008677BF" w:rsidRDefault="008677BF" w:rsidP="008677BF">
      <w:pPr>
        <w:pStyle w:val="COLNumbered"/>
      </w:pPr>
      <w:r w:rsidRPr="008677BF">
        <w:t>ERCOT Protocols § 16.12.3(2) states that each market participant is required to submit to ERCOT an attestation of compliance based on that audit (a Digital Certificate Audit Attestation or DCAA) by October 1 of each year.  Attestations must be completed for each market participant type (e.g., counterparty, qualified scheduling entity, load serving entity, etc.).</w:t>
      </w:r>
    </w:p>
    <w:p w:rsidR="008677BF" w:rsidRPr="008677BF" w:rsidRDefault="008677BF" w:rsidP="008677BF">
      <w:pPr>
        <w:pStyle w:val="COLNumbered"/>
      </w:pPr>
      <w:r w:rsidRPr="008677BF">
        <w:t xml:space="preserve">Cielo holds the following registration type:  Independent Market Information System Registered Entity.  As such, Cielo was required to file one DCAA by October 1, 2015. </w:t>
      </w:r>
      <w:r w:rsidR="001931F2">
        <w:t xml:space="preserve"> </w:t>
      </w:r>
      <w:r w:rsidRPr="008677BF">
        <w:t>This filing was not timely made.</w:t>
      </w:r>
    </w:p>
    <w:p w:rsidR="008677BF" w:rsidRPr="008677BF" w:rsidRDefault="008677BF" w:rsidP="008677BF">
      <w:pPr>
        <w:pStyle w:val="COLNumbered"/>
      </w:pPr>
      <w:r w:rsidRPr="008677BF">
        <w:t>Cielo violated PURA § 39.151 and the requirements of 16 TAC § 25.503(f)(2) as well as ERCOT Protocols § 16.12.3 because it failed to timely submit its calendar year 2015 DCAA by the October 1 deadline.</w:t>
      </w:r>
    </w:p>
    <w:p w:rsidR="008677BF" w:rsidRPr="008677BF" w:rsidRDefault="008677BF" w:rsidP="008677BF">
      <w:pPr>
        <w:pStyle w:val="COLNumbered"/>
      </w:pPr>
      <w:r w:rsidRPr="008677BF">
        <w:t>The agreement is a report of settlement to the Commission as required by 16 TAC § 22.246(g).</w:t>
      </w:r>
    </w:p>
    <w:p w:rsidR="008677BF" w:rsidRPr="008677BF" w:rsidRDefault="008677BF" w:rsidP="008677BF">
      <w:pPr>
        <w:pStyle w:val="COLNumbered"/>
      </w:pPr>
      <w:r w:rsidRPr="008677BF">
        <w:t>This docket was processed in accordance with applicable statutes and Commission rules.</w:t>
      </w:r>
    </w:p>
    <w:p w:rsidR="008677BF" w:rsidRPr="008677BF" w:rsidRDefault="008677BF" w:rsidP="008677BF">
      <w:pPr>
        <w:pStyle w:val="COLNumbered"/>
      </w:pPr>
      <w:r w:rsidRPr="008677BF">
        <w:t>The requirem</w:t>
      </w:r>
      <w:bookmarkStart w:id="0" w:name="_GoBack"/>
      <w:r w:rsidRPr="008677BF">
        <w:t>e</w:t>
      </w:r>
      <w:bookmarkEnd w:id="0"/>
      <w:r w:rsidRPr="008677BF">
        <w:t xml:space="preserve">nts for informal disposition </w:t>
      </w:r>
      <w:r w:rsidR="006D233E">
        <w:t>under</w:t>
      </w:r>
      <w:r w:rsidRPr="008677BF">
        <w:t xml:space="preserve"> 16 TAC § 22.35 have been met in this proceeding.</w:t>
      </w:r>
    </w:p>
    <w:p w:rsidR="008677BF" w:rsidRPr="008677BF" w:rsidRDefault="008677BF" w:rsidP="008677BF">
      <w:pPr>
        <w:pStyle w:val="Heading1"/>
      </w:pPr>
      <w:r w:rsidRPr="008677BF">
        <w:t>Ordering Paragraphs</w:t>
      </w:r>
    </w:p>
    <w:p w:rsidR="008677BF" w:rsidRPr="008677BF" w:rsidRDefault="008677BF" w:rsidP="008677BF">
      <w:pPr>
        <w:pStyle w:val="BodyText"/>
      </w:pPr>
      <w:r w:rsidRPr="008677BF">
        <w:t xml:space="preserve">In accordance with these findings of fact and conclusions of law, the Commission issues the following </w:t>
      </w:r>
      <w:r w:rsidR="001931F2">
        <w:t>O</w:t>
      </w:r>
      <w:r w:rsidRPr="008677BF">
        <w:t>rder:</w:t>
      </w:r>
    </w:p>
    <w:p w:rsidR="008677BF" w:rsidRPr="00B909C7" w:rsidRDefault="008677BF" w:rsidP="008677BF">
      <w:pPr>
        <w:pStyle w:val="COLNumbered"/>
        <w:numPr>
          <w:ilvl w:val="0"/>
          <w:numId w:val="12"/>
        </w:numPr>
        <w:ind w:hanging="720"/>
      </w:pPr>
      <w:r w:rsidRPr="00B909C7">
        <w:t xml:space="preserve">The </w:t>
      </w:r>
      <w:r>
        <w:t>a</w:t>
      </w:r>
      <w:r w:rsidRPr="00B909C7">
        <w:t>greement</w:t>
      </w:r>
      <w:r w:rsidR="001931F2">
        <w:t>,</w:t>
      </w:r>
      <w:r>
        <w:t xml:space="preserve"> provided with </w:t>
      </w:r>
      <w:r w:rsidRPr="00B909C7">
        <w:t xml:space="preserve">this Order as Attachment 1, is approved, and the </w:t>
      </w:r>
      <w:r>
        <w:t>p</w:t>
      </w:r>
      <w:r w:rsidRPr="00B909C7">
        <w:t xml:space="preserve">arties shall be bound by its terms.  </w:t>
      </w:r>
    </w:p>
    <w:p w:rsidR="008677BF" w:rsidRPr="00DA7109" w:rsidRDefault="008677BF" w:rsidP="001931F2">
      <w:pPr>
        <w:pStyle w:val="COLNumbered"/>
        <w:spacing w:after="120"/>
      </w:pPr>
      <w:r>
        <w:t>Cielo</w:t>
      </w:r>
      <w:r>
        <w:rPr>
          <w:color w:val="FF0000"/>
        </w:rPr>
        <w:t xml:space="preserve"> </w:t>
      </w:r>
      <w:r w:rsidRPr="00B909C7">
        <w:t xml:space="preserve">shall pay an administrative penalty to the Commission in the </w:t>
      </w:r>
      <w:r w:rsidRPr="00951D00">
        <w:t xml:space="preserve">amount of </w:t>
      </w:r>
      <w:r w:rsidRPr="00266E51">
        <w:t>$</w:t>
      </w:r>
      <w:r>
        <w:t>5,0</w:t>
      </w:r>
      <w:r w:rsidRPr="00B74736">
        <w:t>00</w:t>
      </w:r>
      <w:r w:rsidRPr="00951D00">
        <w:t xml:space="preserve">.  </w:t>
      </w:r>
      <w:r>
        <w:t>The administrative penalty shall be paid to the Commission in three installments.  The first installment of $1,000 will be remitted by Cielo 30 calendar days after the date this Order is signed.  The second installment of $1,000 will be remitted by Cielo 60 calendar days after the date this Order is signed.  The third and final installment of $3,000 will be remitted by Cielo 90 calendar days after the date this Order is signed.</w:t>
      </w:r>
      <w:r w:rsidRPr="00B909C7">
        <w:t xml:space="preserve"> </w:t>
      </w:r>
      <w:r>
        <w:t xml:space="preserve"> </w:t>
      </w:r>
      <w:r w:rsidR="001931F2">
        <w:t xml:space="preserve"> </w:t>
      </w:r>
      <w:r w:rsidRPr="00DA7109">
        <w:t xml:space="preserve">Payment of the administrative penalty may be made by check payable to the Public Utility Commission of Texas and shall reference this docket.  If paying by check, the check shall be sent to the following address: </w:t>
      </w:r>
    </w:p>
    <w:p w:rsidR="008677BF" w:rsidRPr="00B909C7" w:rsidRDefault="008677BF" w:rsidP="008677BF">
      <w:pPr>
        <w:keepNext/>
        <w:keepLines/>
        <w:tabs>
          <w:tab w:val="left" w:pos="720"/>
          <w:tab w:val="left" w:pos="9180"/>
        </w:tabs>
        <w:ind w:left="1440"/>
        <w:jc w:val="both"/>
      </w:pPr>
      <w:r w:rsidRPr="00B909C7">
        <w:t xml:space="preserve">Public Utility Commission of Texas, </w:t>
      </w:r>
    </w:p>
    <w:p w:rsidR="008677BF" w:rsidRPr="00B909C7" w:rsidRDefault="008677BF" w:rsidP="008677BF">
      <w:pPr>
        <w:keepNext/>
        <w:keepLines/>
        <w:tabs>
          <w:tab w:val="left" w:pos="720"/>
          <w:tab w:val="left" w:pos="9180"/>
        </w:tabs>
        <w:ind w:left="1440"/>
        <w:jc w:val="both"/>
      </w:pPr>
      <w:r w:rsidRPr="00B909C7">
        <w:t xml:space="preserve">P.O. Box 13326, </w:t>
      </w:r>
    </w:p>
    <w:p w:rsidR="008677BF" w:rsidRPr="00B909C7" w:rsidRDefault="008677BF" w:rsidP="008677BF">
      <w:pPr>
        <w:keepNext/>
        <w:keepLines/>
        <w:tabs>
          <w:tab w:val="left" w:pos="720"/>
          <w:tab w:val="left" w:pos="9180"/>
        </w:tabs>
        <w:ind w:left="1440"/>
        <w:jc w:val="both"/>
      </w:pPr>
      <w:r w:rsidRPr="00B909C7">
        <w:t>Austin, Texas 78711</w:t>
      </w:r>
    </w:p>
    <w:p w:rsidR="008677BF" w:rsidRPr="00B909C7" w:rsidRDefault="008677BF" w:rsidP="008677BF">
      <w:pPr>
        <w:keepNext/>
        <w:keepLines/>
        <w:tabs>
          <w:tab w:val="left" w:pos="720"/>
          <w:tab w:val="left" w:pos="9180"/>
        </w:tabs>
        <w:spacing w:after="240"/>
        <w:ind w:left="1440"/>
        <w:jc w:val="both"/>
      </w:pPr>
      <w:r w:rsidRPr="00B909C7">
        <w:t>ATTN:  Fiscal Services</w:t>
      </w:r>
    </w:p>
    <w:p w:rsidR="008677BF" w:rsidRPr="00B909C7" w:rsidRDefault="008677BF" w:rsidP="008677BF">
      <w:pPr>
        <w:pStyle w:val="COLNumbered"/>
      </w:pPr>
      <w:r>
        <w:t>Cielo</w:t>
      </w:r>
      <w:r w:rsidRPr="00951D00">
        <w:t xml:space="preserve"> </w:t>
      </w:r>
      <w:r w:rsidRPr="00B909C7">
        <w:t xml:space="preserve">shall file an affidavit of payment in this docket no later than five calendar days after the </w:t>
      </w:r>
      <w:r w:rsidR="001931F2">
        <w:t xml:space="preserve">final </w:t>
      </w:r>
      <w:r w:rsidRPr="00B909C7">
        <w:t xml:space="preserve">payment is made. </w:t>
      </w:r>
    </w:p>
    <w:p w:rsidR="008677BF" w:rsidRPr="00951D00" w:rsidRDefault="008677BF" w:rsidP="008677BF">
      <w:pPr>
        <w:pStyle w:val="COLNumbered"/>
      </w:pPr>
      <w:r>
        <w:t>Cielo</w:t>
      </w:r>
      <w:r w:rsidRPr="00B74736">
        <w:t xml:space="preserve"> shall timely file all future DCAAs.</w:t>
      </w:r>
    </w:p>
    <w:p w:rsidR="008677BF" w:rsidRPr="00B909C7" w:rsidRDefault="008677BF" w:rsidP="008677BF">
      <w:pPr>
        <w:pStyle w:val="COLNumbered"/>
      </w:pPr>
      <w:r w:rsidRPr="00B909C7">
        <w:t>The Commission shall not be constrained in any manner from requiring additional action or penalties for violations that are not raised here.</w:t>
      </w:r>
    </w:p>
    <w:p w:rsidR="008677BF" w:rsidRDefault="001931F2" w:rsidP="008677BF">
      <w:pPr>
        <w:pStyle w:val="COLNumbered"/>
      </w:pPr>
      <w:r>
        <w:t>Entry of this O</w:t>
      </w:r>
      <w:r w:rsidR="008677BF" w:rsidRPr="00B909C7">
        <w:t xml:space="preserve">rder does not indicate the Commission’s endorsement or approval of any principle or methodology that may underlie the </w:t>
      </w:r>
      <w:r>
        <w:t>a</w:t>
      </w:r>
      <w:r w:rsidR="008677BF" w:rsidRPr="00B909C7">
        <w:t xml:space="preserve">greement.  Entry of this Order shall not be regarded as a binding holding or precedent as to the appropriateness of any principle </w:t>
      </w:r>
      <w:r>
        <w:t>or methodology underlying the a</w:t>
      </w:r>
      <w:r w:rsidR="008677BF" w:rsidRPr="00B909C7">
        <w:t>greement.</w:t>
      </w:r>
    </w:p>
    <w:p w:rsidR="008677BF" w:rsidRDefault="008677BF" w:rsidP="00177CA8">
      <w:pPr>
        <w:pStyle w:val="COLNumbered"/>
        <w:spacing w:after="120"/>
      </w:pPr>
      <w:r w:rsidRPr="00DA7109">
        <w:t>All other motions, requests for entry of specific findings of fact and conclusions of law, and any other request for general or specific relief, if not expressly granted herein, are denied</w:t>
      </w:r>
      <w:r>
        <w:t>.</w:t>
      </w:r>
    </w:p>
    <w:p w:rsidR="00160DCD" w:rsidRDefault="00160DCD" w:rsidP="00177CA8">
      <w:pPr>
        <w:pStyle w:val="Dateline"/>
        <w:spacing w:after="120"/>
      </w:pPr>
      <w:r>
        <w:t>Signed at Austin, Texas the _</w:t>
      </w:r>
      <w:r w:rsidR="0045103A">
        <w:t>____</w:t>
      </w:r>
      <w:r>
        <w:t xml:space="preserve">_____ day of </w:t>
      </w:r>
      <w:r w:rsidR="008677BF">
        <w:t>August 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45103A" w:rsidRDefault="0045103A" w:rsidP="00160DCD">
      <w:pPr>
        <w:pStyle w:val="Signatures"/>
      </w:pPr>
    </w:p>
    <w:p w:rsidR="0045103A" w:rsidRDefault="0045103A"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77CA8">
      <w:pPr>
        <w:spacing w:after="120"/>
      </w:pPr>
    </w:p>
    <w:p w:rsidR="00FE4318" w:rsidRDefault="00027FE6" w:rsidP="0062202F">
      <w:pPr>
        <w:pStyle w:val="EndMatter"/>
      </w:pPr>
      <w:r>
        <w:t>W</w:t>
      </w:r>
      <w:r w:rsidR="00FE4318">
        <w:t>2013</w:t>
      </w:r>
    </w:p>
    <w:p w:rsidR="00160DCD" w:rsidRDefault="006D233E" w:rsidP="0062202F">
      <w:pPr>
        <w:pStyle w:val="EndMatter"/>
      </w:pPr>
      <w:fldSimple w:instr=" FILENAME  \* Lower \p  \* MERGEFORMAT ">
        <w:r w:rsidR="001931F2">
          <w:rPr>
            <w:noProof/>
          </w:rPr>
          <w:t>q:\cadm\docket management\electric\nov\47xxx\47363 po.docx</w:t>
        </w:r>
      </w:fldSimple>
    </w:p>
    <w:sectPr w:rsidR="00160DCD" w:rsidSect="00027FE6">
      <w:headerReference w:type="default" r:id="rId8"/>
      <w:pgSz w:w="12240" w:h="15840"/>
      <w:pgMar w:top="1296"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C5E" w:rsidRDefault="003C6C5E" w:rsidP="00D03394">
      <w:r>
        <w:separator/>
      </w:r>
    </w:p>
  </w:endnote>
  <w:endnote w:type="continuationSeparator" w:id="0">
    <w:p w:rsidR="003C6C5E" w:rsidRDefault="003C6C5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C5E" w:rsidRDefault="003C6C5E" w:rsidP="00D03394">
      <w:r>
        <w:separator/>
      </w:r>
    </w:p>
  </w:footnote>
  <w:footnote w:type="continuationSeparator" w:id="0">
    <w:p w:rsidR="003C6C5E" w:rsidRDefault="003C6C5E" w:rsidP="00D03394">
      <w:r>
        <w:continuationSeparator/>
      </w:r>
    </w:p>
  </w:footnote>
  <w:footnote w:id="1">
    <w:p w:rsidR="005660A4" w:rsidRDefault="005660A4" w:rsidP="005660A4">
      <w:pPr>
        <w:pStyle w:val="FootnoteText"/>
        <w:spacing w:before="120"/>
        <w:jc w:val="both"/>
      </w:pPr>
      <w:r>
        <w:rPr>
          <w:rStyle w:val="FootnoteReference"/>
        </w:rPr>
        <w:footnoteRef/>
      </w:r>
      <w:r>
        <w:t xml:space="preserve">  </w:t>
      </w:r>
      <w:r w:rsidRPr="004E6379">
        <w:t>Public Utility Regulatory Act, Tex. Util. Code</w:t>
      </w:r>
      <w:r>
        <w:t xml:space="preserve"> Ann.</w:t>
      </w:r>
      <w:r w:rsidRPr="004E6379">
        <w:t xml:space="preserve"> §§ 11.001-58.303 (West 2016), §§ 59.001-66.017 (West 20</w:t>
      </w:r>
      <w:r>
        <w:t>07</w:t>
      </w:r>
      <w:r w:rsidRPr="004E6379">
        <w:t xml:space="preserve"> </w:t>
      </w:r>
      <w:r>
        <w:t>and</w:t>
      </w:r>
      <w:r w:rsidRPr="004E6379">
        <w:t xml:space="preserve"> Supp. 2016) (PURA).</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1931F2">
    <w:pPr>
      <w:pStyle w:val="Header"/>
    </w:pPr>
    <w:r>
      <w:t>Docket No. 47363</w:t>
    </w:r>
    <w:r w:rsidR="00ED04FC">
      <w:tab/>
    </w:r>
    <w:r>
      <w:t>Proposed Order</w:t>
    </w:r>
    <w:r w:rsidR="00ED04FC">
      <w:tab/>
      <w:t xml:space="preserve">Page </w:t>
    </w:r>
    <w:r w:rsidR="00ED04FC">
      <w:fldChar w:fldCharType="begin"/>
    </w:r>
    <w:r w:rsidR="00ED04FC">
      <w:instrText xml:space="preserve"> PAGE   \* MERGEFORMAT </w:instrText>
    </w:r>
    <w:r w:rsidR="00ED04FC">
      <w:fldChar w:fldCharType="separate"/>
    </w:r>
    <w:r w:rsidR="001056E7">
      <w:rPr>
        <w:noProof/>
      </w:rPr>
      <w:t>3</w:t>
    </w:r>
    <w:r w:rsidR="00ED04FC">
      <w:fldChar w:fldCharType="end"/>
    </w:r>
    <w:r w:rsidR="00ED04FC">
      <w:t xml:space="preserve"> of </w:t>
    </w:r>
    <w:fldSimple w:instr=" NUMPAGES   \* MERGEFORMAT ">
      <w:r w:rsidR="001056E7">
        <w:rPr>
          <w:noProof/>
        </w:rPr>
        <w:t>4</w:t>
      </w:r>
    </w:fldSimple>
  </w:p>
  <w:p w:rsidR="00ED04FC" w:rsidRDefault="00ED04FC">
    <w:pPr>
      <w:pStyle w:val="Header"/>
    </w:pPr>
  </w:p>
  <w:p w:rsidR="001931F2" w:rsidRDefault="001931F2">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574FE4"/>
    <w:multiLevelType w:val="hybridMultilevel"/>
    <w:tmpl w:val="517C97B2"/>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34AE347E"/>
    <w:multiLevelType w:val="multilevel"/>
    <w:tmpl w:val="1696FCBC"/>
    <w:lvl w:ilvl="0">
      <w:start w:val="1"/>
      <w:numFmt w:val="upperRoman"/>
      <w:pStyle w:val="Heading1"/>
      <w:lvlText w:val="%1."/>
      <w:lvlJc w:val="center"/>
      <w:pPr>
        <w:tabs>
          <w:tab w:val="num" w:pos="360"/>
        </w:tabs>
        <w:ind w:left="0" w:firstLine="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78C4D6F"/>
    <w:multiLevelType w:val="hybridMultilevel"/>
    <w:tmpl w:val="75EEA9B0"/>
    <w:lvl w:ilvl="0" w:tplc="5A4CAFC4">
      <w:start w:val="1"/>
      <w:numFmt w:val="upperRoman"/>
      <w:lvlText w:val="%1."/>
      <w:lvlJc w:val="left"/>
      <w:pPr>
        <w:tabs>
          <w:tab w:val="num" w:pos="1080"/>
        </w:tabs>
        <w:ind w:left="1080" w:hanging="720"/>
      </w:pPr>
      <w:rPr>
        <w:rFonts w:hint="default"/>
      </w:rPr>
    </w:lvl>
    <w:lvl w:ilvl="1" w:tplc="34201AA6">
      <w:start w:val="1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8"/>
  </w:num>
  <w:num w:numId="5">
    <w:abstractNumId w:val="4"/>
  </w:num>
  <w:num w:numId="6">
    <w:abstractNumId w:val="6"/>
  </w:num>
  <w:num w:numId="7">
    <w:abstractNumId w:val="7"/>
  </w:num>
  <w:num w:numId="8">
    <w:abstractNumId w:val="3"/>
  </w:num>
  <w:num w:numId="9">
    <w:abstractNumId w:val="5"/>
  </w:num>
  <w:num w:numId="10">
    <w:abstractNumId w:val="1"/>
  </w:num>
  <w:num w:numId="11">
    <w:abstractNumId w:val="9"/>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5E"/>
    <w:rsid w:val="00027FE6"/>
    <w:rsid w:val="000E5DBE"/>
    <w:rsid w:val="001056E7"/>
    <w:rsid w:val="001169CA"/>
    <w:rsid w:val="00160DCD"/>
    <w:rsid w:val="00177CA8"/>
    <w:rsid w:val="001931F2"/>
    <w:rsid w:val="001D4F4B"/>
    <w:rsid w:val="001E360C"/>
    <w:rsid w:val="00266F9F"/>
    <w:rsid w:val="00312838"/>
    <w:rsid w:val="003C6C5E"/>
    <w:rsid w:val="00433B5E"/>
    <w:rsid w:val="0045103A"/>
    <w:rsid w:val="004E082A"/>
    <w:rsid w:val="00500EF5"/>
    <w:rsid w:val="005660A4"/>
    <w:rsid w:val="005C3512"/>
    <w:rsid w:val="0062202F"/>
    <w:rsid w:val="00677B5E"/>
    <w:rsid w:val="006D233E"/>
    <w:rsid w:val="007572FC"/>
    <w:rsid w:val="007822E4"/>
    <w:rsid w:val="0080046C"/>
    <w:rsid w:val="008677BF"/>
    <w:rsid w:val="008738BF"/>
    <w:rsid w:val="008D1724"/>
    <w:rsid w:val="009727E0"/>
    <w:rsid w:val="009C1919"/>
    <w:rsid w:val="00A035EA"/>
    <w:rsid w:val="00A40798"/>
    <w:rsid w:val="00B22348"/>
    <w:rsid w:val="00B71CA8"/>
    <w:rsid w:val="00C54659"/>
    <w:rsid w:val="00D03394"/>
    <w:rsid w:val="00D1503F"/>
    <w:rsid w:val="00D451DC"/>
    <w:rsid w:val="00D706B4"/>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15:chartTrackingRefBased/>
  <w15:docId w15:val="{700C3923-918E-4569-ABFB-03F8D2AB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Filename">
    <w:name w:val="Filename"/>
    <w:basedOn w:val="Normal"/>
    <w:rsid w:val="008677BF"/>
    <w:pPr>
      <w:overflowPunct w:val="0"/>
      <w:autoSpaceDE w:val="0"/>
      <w:autoSpaceDN w:val="0"/>
      <w:adjustRightInd w:val="0"/>
      <w:textAlignment w:val="baseline"/>
    </w:pPr>
    <w:rPr>
      <w:rFonts w:eastAsia="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1F9F6-7B3B-457C-AEEF-518D64EF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23</TotalTime>
  <Pages>4</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Shockey, Kathy</cp:lastModifiedBy>
  <cp:revision>9</cp:revision>
  <cp:lastPrinted>2017-07-10T18:37:00Z</cp:lastPrinted>
  <dcterms:created xsi:type="dcterms:W3CDTF">2017-07-07T20:24:00Z</dcterms:created>
  <dcterms:modified xsi:type="dcterms:W3CDTF">2017-07-10T18:37:00Z</dcterms:modified>
</cp:coreProperties>
</file>